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ED08EA" w:rsidRDefault="00C22472" w14:paraId="724ac26" w14:textId="724ac26">
      <w:pPr>
        <w15:collapsed w:val="false"/>
      </w:pPr>
      <w:bookmarkStart w:name="_GoBack" w:id="0"/>
      <w:bookmarkEnd w:id="0"/>
      <w:r>
        <w:t xml:space="preserve">                    </w:t>
      </w:r>
      <w:r w:rsidR="00CB0DBA">
        <w:t xml:space="preserve"> </w:t>
      </w:r>
      <w:r>
        <w:t xml:space="preserve">  </w:t>
      </w:r>
      <w:r w:rsidR="00965862">
        <w:rPr>
          <w:noProof/>
          <w:lang w:eastAsia="hr-HR"/>
        </w:rPr>
        <w:drawing>
          <wp:inline distT="0" distB="0" distL="0" distR="0">
            <wp:extent cx="581025" cy="781050"/>
            <wp:effectExtent l="0" t="0" r="9525" b="0"/>
            <wp:docPr id="1" name="Slika 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Slika 1"/>
                    <pic:cNvPicPr>
                      <a:picLocks noChangeAspect="true" noChangeArrowheads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8505A">
        <w:t xml:space="preserve">                                             </w:t>
      </w:r>
      <w:r w:rsidR="00945B0E">
        <w:t xml:space="preserve">           </w:t>
      </w:r>
      <w:r w:rsidR="00C8505A">
        <w:t xml:space="preserve">  U Zagrebu, </w:t>
      </w:r>
      <w:r w:rsidR="00890696">
        <w:t>1. rujna 2020.g.</w:t>
      </w:r>
    </w:p>
    <w:p w:rsidR="00C22472" w:rsidRDefault="00C22472"/>
    <w:p w:rsidRPr="00383B46" w:rsidR="00C22472" w:rsidP="00C22472" w:rsidRDefault="00C22472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</w:t>
      </w:r>
      <w:r w:rsidRPr="00383B46">
        <w:rPr>
          <w:rFonts w:ascii="Times New Roman" w:hAnsi="Times New Roman" w:cs="Times New Roman"/>
          <w:bCs/>
          <w:sz w:val="24"/>
          <w:szCs w:val="24"/>
        </w:rPr>
        <w:t>REPUBLIKA  HRVATSKA</w:t>
      </w:r>
    </w:p>
    <w:p w:rsidRPr="00383B46" w:rsidR="00C22472" w:rsidP="00C22472" w:rsidRDefault="00C22472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 w:rsidRPr="00383B46">
        <w:rPr>
          <w:rFonts w:ascii="Times New Roman" w:hAnsi="Times New Roman" w:cs="Times New Roman"/>
          <w:bCs/>
          <w:sz w:val="24"/>
          <w:szCs w:val="24"/>
        </w:rPr>
        <w:t>TRGOVAČKI   SUD  U  ZAGREBU</w:t>
      </w:r>
    </w:p>
    <w:p w:rsidRPr="005550A7" w:rsidR="00C22472" w:rsidP="00C22472" w:rsidRDefault="00C22472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</w:t>
      </w:r>
      <w:r w:rsidR="00890696">
        <w:rPr>
          <w:rFonts w:ascii="Times New Roman" w:hAnsi="Times New Roman" w:cs="Times New Roman"/>
          <w:bCs/>
          <w:sz w:val="24"/>
          <w:szCs w:val="24"/>
        </w:rPr>
        <w:t xml:space="preserve">      </w:t>
      </w:r>
      <w:r w:rsidRPr="005550A7">
        <w:rPr>
          <w:rFonts w:ascii="Times New Roman" w:hAnsi="Times New Roman" w:cs="Times New Roman"/>
          <w:bCs/>
          <w:sz w:val="24"/>
          <w:szCs w:val="24"/>
        </w:rPr>
        <w:t xml:space="preserve">Zagreb, </w:t>
      </w:r>
      <w:proofErr w:type="spellStart"/>
      <w:r w:rsidRPr="005550A7">
        <w:rPr>
          <w:rFonts w:ascii="Times New Roman" w:hAnsi="Times New Roman" w:cs="Times New Roman"/>
          <w:bCs/>
          <w:sz w:val="24"/>
          <w:szCs w:val="24"/>
        </w:rPr>
        <w:t>Amruševa</w:t>
      </w:r>
      <w:proofErr w:type="spellEnd"/>
      <w:r w:rsidRPr="005550A7">
        <w:rPr>
          <w:rFonts w:ascii="Times New Roman" w:hAnsi="Times New Roman" w:cs="Times New Roman"/>
          <w:bCs/>
          <w:sz w:val="24"/>
          <w:szCs w:val="24"/>
        </w:rPr>
        <w:t xml:space="preserve"> 2/II</w:t>
      </w:r>
    </w:p>
    <w:p w:rsidR="00C8505A" w:rsidRDefault="00C8505A"/>
    <w:p w:rsidR="00C8505A" w:rsidRDefault="00C8505A">
      <w:r>
        <w:t xml:space="preserve">                                                                      </w:t>
      </w:r>
      <w:r w:rsidR="00C47719">
        <w:t xml:space="preserve">                               93.</w:t>
      </w:r>
      <w:r>
        <w:t xml:space="preserve"> St-</w:t>
      </w:r>
      <w:r w:rsidR="00C47719">
        <w:t>851</w:t>
      </w:r>
      <w:r w:rsidR="00890696">
        <w:t>/2020</w:t>
      </w:r>
    </w:p>
    <w:p w:rsidR="00C8505A" w:rsidRDefault="00C8505A"/>
    <w:p w:rsidR="0060363E" w:rsidRDefault="0060363E"/>
    <w:p w:rsidR="00514017" w:rsidP="00383B46" w:rsidRDefault="0060363E">
      <w:pPr>
        <w:jc w:val="right"/>
      </w:pPr>
      <w:r>
        <w:tab/>
      </w:r>
      <w:r>
        <w:tab/>
      </w:r>
      <w:r>
        <w:tab/>
      </w:r>
      <w:r>
        <w:tab/>
      </w:r>
      <w:r>
        <w:tab/>
      </w:r>
    </w:p>
    <w:p w:rsidR="00BA721E" w:rsidP="00383B46" w:rsidRDefault="0060363E">
      <w:pPr>
        <w:jc w:val="right"/>
      </w:pPr>
      <w:r>
        <w:t xml:space="preserve">TRGOVAČKI SUD U </w:t>
      </w:r>
      <w:r w:rsidR="00F84A23">
        <w:t>OSIJEKU</w:t>
      </w:r>
    </w:p>
    <w:p w:rsidR="00451E50" w:rsidP="00383B46" w:rsidRDefault="00451E50">
      <w:pPr>
        <w:jc w:val="right"/>
      </w:pPr>
    </w:p>
    <w:p w:rsidR="00945B0E" w:rsidP="00383B46" w:rsidRDefault="00F84A23">
      <w:pPr>
        <w:jc w:val="right"/>
      </w:pPr>
      <w:r>
        <w:t>Zagrebačka ulica 2, 31000  Osijek</w:t>
      </w:r>
      <w:r w:rsidR="00BA721E">
        <w:t xml:space="preserve"> </w:t>
      </w:r>
    </w:p>
    <w:p w:rsidR="0060363E" w:rsidP="00B80950" w:rsidRDefault="0060363E">
      <w:pPr>
        <w:jc w:val="right"/>
      </w:pPr>
    </w:p>
    <w:p w:rsidR="00B80950" w:rsidP="00B80950" w:rsidRDefault="00B80950">
      <w:pPr>
        <w:jc w:val="right"/>
      </w:pPr>
    </w:p>
    <w:p w:rsidR="0060363E" w:rsidP="0060363E" w:rsidRDefault="0060363E"/>
    <w:p w:rsidR="00C8505A" w:rsidP="0060363E" w:rsidRDefault="0060363E">
      <w:r>
        <w:t xml:space="preserve">PREDMET:    </w:t>
      </w:r>
      <w:r w:rsidR="00C8505A">
        <w:t>OBAVIJEST O USTUPANJU PREDMETA</w:t>
      </w:r>
    </w:p>
    <w:p w:rsidR="0060363E" w:rsidP="0060363E" w:rsidRDefault="00C8505A">
      <w:r>
        <w:t xml:space="preserve">                        TRGOVAČKOM SUDU U </w:t>
      </w:r>
      <w:r w:rsidR="00F84A23">
        <w:t>OSIJEKU</w:t>
      </w:r>
      <w:r w:rsidR="0060363E">
        <w:t xml:space="preserve">                    </w:t>
      </w:r>
    </w:p>
    <w:p w:rsidR="0060363E" w:rsidP="00C8505A" w:rsidRDefault="00C8505A">
      <w:pPr>
        <w:pStyle w:val="Odlomakpopisa"/>
        <w:numPr>
          <w:ilvl w:val="0"/>
          <w:numId w:val="2"/>
        </w:numPr>
      </w:pPr>
      <w:r>
        <w:t>obavijest – daje se</w:t>
      </w:r>
    </w:p>
    <w:p w:rsidRPr="0060363E" w:rsidR="0060363E" w:rsidP="0060363E" w:rsidRDefault="0060363E">
      <w:pPr>
        <w:pStyle w:val="Odlomakpopisa"/>
        <w:numPr>
          <w:ilvl w:val="0"/>
          <w:numId w:val="2"/>
        </w:numPr>
      </w:pPr>
      <w:r>
        <w:t xml:space="preserve">predmet </w:t>
      </w:r>
      <w:r w:rsidR="00C8505A">
        <w:t>– dostavlja se</w:t>
      </w:r>
    </w:p>
    <w:p w:rsidR="008A519D" w:rsidP="0060363E" w:rsidRDefault="008A519D"/>
    <w:p w:rsidR="00C8505A" w:rsidP="0060363E" w:rsidRDefault="00C8505A">
      <w:r>
        <w:t xml:space="preserve">           Temeljem rješenja Visokog trgovačkog suda Republike Hrvatske br. 31. Su-324/20-</w:t>
      </w:r>
      <w:r w:rsidR="00F84A23">
        <w:t>7</w:t>
      </w:r>
    </w:p>
    <w:p w:rsidR="00C8505A" w:rsidP="0060363E" w:rsidRDefault="00C8505A">
      <w:r>
        <w:t>od 28. srpnja 2020. u prilogu ovog dopisa dostavlja vam se predmet</w:t>
      </w:r>
      <w:r w:rsidR="00890696">
        <w:t xml:space="preserve"> broj </w:t>
      </w:r>
    </w:p>
    <w:p w:rsidR="00C8505A" w:rsidP="0060363E" w:rsidRDefault="00C8505A"/>
    <w:p w:rsidR="00C8505A" w:rsidP="0060363E" w:rsidRDefault="00C47719">
      <w:r>
        <w:t xml:space="preserve">            93.</w:t>
      </w:r>
      <w:r w:rsidR="00C8505A">
        <w:t xml:space="preserve"> St-</w:t>
      </w:r>
      <w:r>
        <w:t>851</w:t>
      </w:r>
      <w:r w:rsidR="00890696">
        <w:t>/2020</w:t>
      </w:r>
    </w:p>
    <w:p w:rsidR="00C8505A" w:rsidP="0060363E" w:rsidRDefault="00C8505A"/>
    <w:p w:rsidR="00890696" w:rsidP="00890696" w:rsidRDefault="00A33D64">
      <w:pPr>
        <w:jc w:val="both"/>
      </w:pPr>
      <w:r>
        <w:t xml:space="preserve">            </w:t>
      </w:r>
      <w:r w:rsidR="00C8505A">
        <w:t>P</w:t>
      </w:r>
      <w:r w:rsidR="00BA721E">
        <w:t>odnositelj</w:t>
      </w:r>
      <w:r w:rsidR="00890696">
        <w:t>a</w:t>
      </w:r>
      <w:r w:rsidR="00BA721E">
        <w:t xml:space="preserve"> zahtjeva: </w:t>
      </w:r>
    </w:p>
    <w:p w:rsidR="00C8505A" w:rsidP="00890696" w:rsidRDefault="00890696">
      <w:pPr>
        <w:ind w:left="708"/>
        <w:jc w:val="both"/>
      </w:pPr>
      <w:r>
        <w:rPr>
          <w:szCs w:val="24"/>
        </w:rPr>
        <w:t>FINANCIJSKA AGENCIJA</w:t>
      </w:r>
      <w:r w:rsidRPr="007132F2">
        <w:rPr>
          <w:szCs w:val="24"/>
        </w:rPr>
        <w:t xml:space="preserve">, RC </w:t>
      </w:r>
      <w:r>
        <w:rPr>
          <w:szCs w:val="24"/>
        </w:rPr>
        <w:t xml:space="preserve">Zagreb, </w:t>
      </w:r>
      <w:r>
        <w:t xml:space="preserve">Zagreb, Trg svibanjskih žrtava 1995. 1, </w:t>
      </w:r>
      <w:r w:rsidRPr="007132F2">
        <w:t xml:space="preserve">OIB: </w:t>
      </w:r>
      <w:r>
        <w:t>85821130368</w:t>
      </w:r>
    </w:p>
    <w:p w:rsidR="00890696" w:rsidP="00890696" w:rsidRDefault="00890696">
      <w:pPr>
        <w:jc w:val="both"/>
      </w:pPr>
    </w:p>
    <w:p w:rsidR="00C8505A" w:rsidP="0060363E" w:rsidRDefault="00C8505A">
      <w:r>
        <w:t>protiv</w:t>
      </w:r>
    </w:p>
    <w:p w:rsidR="00C8505A" w:rsidP="0060363E" w:rsidRDefault="00C8505A">
      <w:r>
        <w:t xml:space="preserve"> </w:t>
      </w:r>
    </w:p>
    <w:p w:rsidR="00C8505A" w:rsidP="0060363E" w:rsidRDefault="00C8505A">
      <w:r>
        <w:t xml:space="preserve">            Dužnika:</w:t>
      </w:r>
    </w:p>
    <w:p w:rsidR="00890696" w:rsidP="00C47719" w:rsidRDefault="00C47719">
      <w:pPr>
        <w:ind w:firstLine="708"/>
      </w:pPr>
      <w:r>
        <w:t>SMJEŠTAJ MEDIBIOS d.o.o., Donja Stubica, Kolodvorska 12, OIB: 02726416789</w:t>
      </w:r>
    </w:p>
    <w:p w:rsidR="00A33D64" w:rsidP="00890696" w:rsidRDefault="00A33D64">
      <w:pPr>
        <w:ind w:firstLine="708"/>
      </w:pPr>
    </w:p>
    <w:p w:rsidR="00C8505A" w:rsidP="0060363E" w:rsidRDefault="00C8505A">
      <w:r>
        <w:t xml:space="preserve">            kao stvarno nadležnom sudu na daljnje postupanje.</w:t>
      </w:r>
    </w:p>
    <w:p w:rsidR="00C8505A" w:rsidP="0060363E" w:rsidRDefault="00C8505A"/>
    <w:p w:rsidR="00C8505A" w:rsidP="00890696" w:rsidRDefault="00C8505A">
      <w:pPr>
        <w:jc w:val="both"/>
      </w:pPr>
      <w:r>
        <w:t xml:space="preserve">            Ovaj se dopis objavljuje na e</w:t>
      </w:r>
      <w:r w:rsidR="006A2AD6">
        <w:t>-</w:t>
      </w:r>
      <w:r>
        <w:t xml:space="preserve">Oglasnoj ploči Trgovačkog suda u Zagrebu uz upozorenje da će daljnje radnje i dostava biti objavljeni na e-Oglasnoj ploči </w:t>
      </w:r>
      <w:r w:rsidR="00B80950">
        <w:t>T</w:t>
      </w:r>
      <w:r>
        <w:t>rgovačkog</w:t>
      </w:r>
      <w:r w:rsidR="00890696">
        <w:t xml:space="preserve"> </w:t>
      </w:r>
      <w:r>
        <w:t xml:space="preserve">suda u </w:t>
      </w:r>
      <w:r w:rsidR="00F84A23">
        <w:t>Osijeku</w:t>
      </w:r>
      <w:r>
        <w:t xml:space="preserve"> kojem je predmet ustupljen.  </w:t>
      </w:r>
    </w:p>
    <w:p w:rsidR="00C8505A" w:rsidP="0060363E" w:rsidRDefault="00C8505A"/>
    <w:p w:rsidR="008A519D" w:rsidP="0060363E" w:rsidRDefault="008A519D"/>
    <w:p w:rsidR="008A519D" w:rsidP="00383B46" w:rsidRDefault="008A519D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</w:t>
      </w:r>
      <w:r w:rsidR="00B80950">
        <w:t>redsjednik suda:</w:t>
      </w:r>
    </w:p>
    <w:p w:rsidR="00B80950" w:rsidP="00383B46" w:rsidRDefault="00B80950">
      <w:pPr>
        <w:jc w:val="right"/>
      </w:pPr>
    </w:p>
    <w:p w:rsidRPr="0060363E" w:rsidR="008A519D" w:rsidP="00383B46" w:rsidRDefault="008A519D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Nino Radić</w:t>
      </w:r>
    </w:p>
    <w:p w:rsidR="0060363E" w:rsidP="0060363E" w:rsidRDefault="0060363E">
      <w:pPr>
        <w:pStyle w:val="Odlomakpopisa"/>
        <w:ind w:left="1488"/>
      </w:pPr>
    </w:p>
    <w:sectPr w:rsidR="0060363E" w:rsidSect="00945B0E">
      <w:pgSz w:w="11906" w:h="16838"/>
      <w:pgMar w:top="1135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B13C40"/>
    <w:multiLevelType w:val="hybridMultilevel"/>
    <w:tmpl w:val="6314881A"/>
    <w:lvl w:ilvl="0" w:tplc="74DEEDCC">
      <w:numFmt w:val="bullet"/>
      <w:lvlText w:val="-"/>
      <w:lvlJc w:val="left"/>
      <w:pPr>
        <w:ind w:left="1488" w:hanging="360"/>
      </w:pPr>
      <w:rPr>
        <w:rFonts w:hint="default" w:ascii="Times New Roman" w:hAnsi="Times New Roman" w:cs="Times New Roman" w:eastAsiaTheme="minorHAnsi"/>
      </w:rPr>
    </w:lvl>
    <w:lvl w:ilvl="1" w:tplc="041A0003" w:tentative="true">
      <w:start w:val="1"/>
      <w:numFmt w:val="bullet"/>
      <w:lvlText w:val="o"/>
      <w:lvlJc w:val="left"/>
      <w:pPr>
        <w:ind w:left="220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92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64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36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508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80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52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7248" w:hanging="360"/>
      </w:pPr>
      <w:rPr>
        <w:rFonts w:hint="default" w:ascii="Wingdings" w:hAnsi="Wingdings"/>
      </w:rPr>
    </w:lvl>
  </w:abstractNum>
  <w:abstractNum w:abstractNumId="1">
    <w:nsid w:val="3FDD4251"/>
    <w:multiLevelType w:val="hybridMultilevel"/>
    <w:tmpl w:val="A5D2088C"/>
    <w:lvl w:ilvl="0" w:tplc="1DF22884">
      <w:numFmt w:val="bullet"/>
      <w:lvlText w:val="-"/>
      <w:lvlJc w:val="left"/>
      <w:pPr>
        <w:ind w:left="1770" w:hanging="360"/>
      </w:pPr>
      <w:rPr>
        <w:rFonts w:hint="default" w:ascii="Times New Roman" w:hAnsi="Times New Roman" w:cs="Times New Roman" w:eastAsiaTheme="minorHAnsi"/>
      </w:rPr>
    </w:lvl>
    <w:lvl w:ilvl="1" w:tplc="041A0003" w:tentative="true">
      <w:start w:val="1"/>
      <w:numFmt w:val="bullet"/>
      <w:lvlText w:val="o"/>
      <w:lvlJc w:val="left"/>
      <w:pPr>
        <w:ind w:left="249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321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93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65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537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609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81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7530" w:hanging="360"/>
      </w:pPr>
      <w:rPr>
        <w:rFonts w:hint="default" w:ascii="Wingdings" w:hAnsi="Wingdings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spelling="clean" w:grammar="clean"/>
  <w:attachedTemplate r:id="rId1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5862"/>
    <w:rsid w:val="001D5AB3"/>
    <w:rsid w:val="00242FCD"/>
    <w:rsid w:val="002C40D1"/>
    <w:rsid w:val="003777CA"/>
    <w:rsid w:val="00383B46"/>
    <w:rsid w:val="003B61AD"/>
    <w:rsid w:val="003F7B41"/>
    <w:rsid w:val="00431A12"/>
    <w:rsid w:val="00451E50"/>
    <w:rsid w:val="0046597F"/>
    <w:rsid w:val="004D4987"/>
    <w:rsid w:val="005038AB"/>
    <w:rsid w:val="00514017"/>
    <w:rsid w:val="0060363E"/>
    <w:rsid w:val="006375A9"/>
    <w:rsid w:val="006A2AD6"/>
    <w:rsid w:val="007E145A"/>
    <w:rsid w:val="008652DE"/>
    <w:rsid w:val="00890696"/>
    <w:rsid w:val="00890969"/>
    <w:rsid w:val="008A519D"/>
    <w:rsid w:val="00945B0E"/>
    <w:rsid w:val="00965862"/>
    <w:rsid w:val="00A33D64"/>
    <w:rsid w:val="00A93A8F"/>
    <w:rsid w:val="00B6233B"/>
    <w:rsid w:val="00B80950"/>
    <w:rsid w:val="00B8273C"/>
    <w:rsid w:val="00BA721E"/>
    <w:rsid w:val="00BF3AEF"/>
    <w:rsid w:val="00C22472"/>
    <w:rsid w:val="00C47719"/>
    <w:rsid w:val="00C8505A"/>
    <w:rsid w:val="00CB0DBA"/>
    <w:rsid w:val="00D71AAA"/>
    <w:rsid w:val="00DF483E"/>
    <w:rsid w:val="00EB3494"/>
    <w:rsid w:val="00EB757A"/>
    <w:rsid w:val="00ED08EA"/>
    <w:rsid w:val="00F84A23"/>
    <w:rsid w:val="00F84CF3"/>
    <w:rsid w:val="00FD40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Theme="minorHAnsi" w:cstheme="minorBidi"/>
        <w:sz w:val="24"/>
        <w:szCs w:val="22"/>
        <w:lang w:val="hr-HR" w:eastAsia="en-US" w:bidi="ar-SA"/>
      </w:rPr>
    </w:rPrDefault>
    <w:pPrDefault/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965862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965862"/>
    <w:rPr>
      <w:rFonts w:ascii="Tahoma" w:hAnsi="Tahoma" w:cs="Tahoma"/>
      <w:sz w:val="16"/>
      <w:szCs w:val="16"/>
    </w:rPr>
  </w:style>
  <w:style w:type="paragraph" w:styleId="Bezproreda">
    <w:name w:val="No Spacing"/>
    <w:uiPriority w:val="1"/>
    <w:qFormat/>
    <w:rsid w:val="00C22472"/>
    <w:rPr>
      <w:rFonts w:asciiTheme="minorHAnsi" w:hAnsiTheme="minorHAnsi"/>
      <w:sz w:val="22"/>
    </w:rPr>
  </w:style>
  <w:style w:type="paragraph" w:styleId="Odlomakpopisa">
    <w:name w:val="List Paragraph"/>
    <w:basedOn w:val="Normal"/>
    <w:uiPriority w:val="34"/>
    <w:qFormat/>
    <w:rsid w:val="0060363E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C47719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C47719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C47719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C47719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C47719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6586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65862"/>
    <w:rPr>
      <w:rFonts w:ascii="Tahoma" w:cs="Tahoma" w:hAnsi="Tahoma"/>
      <w:sz w:val="16"/>
      <w:szCs w:val="16"/>
    </w:rPr>
  </w:style>
  <w:style w:styleId="Bezproreda" w:type="paragraph">
    <w:name w:val="No Spacing"/>
    <w:uiPriority w:val="1"/>
    <w:qFormat/>
    <w:rsid w:val="00C22472"/>
    <w:rPr>
      <w:rFonts w:asciiTheme="minorHAnsi" w:hAnsiTheme="minorHAnsi"/>
      <w:sz w:val="22"/>
    </w:rPr>
  </w:style>
  <w:style w:styleId="Odlomakpopisa" w:type="paragraph">
    <w:name w:val="List Paragraph"/>
    <w:basedOn w:val="Normal"/>
    <w:uiPriority w:val="34"/>
    <w:qFormat/>
    <w:rsid w:val="0060363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4771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4771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4771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4771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4771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5751463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8320195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fontTable.xml" Type="http://schemas.openxmlformats.org/officeDocument/2006/relationships/fontTable" Id="rId8"/><Relationship Target="styles.xml" Type="http://schemas.openxmlformats.org/officeDocument/2006/relationships/styles" Id="rId3"/><Relationship Target="media/image1.pn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stylesWithEffects.xml" Type="http://schemas.microsoft.com/office/2007/relationships/stylesWithEffects" Id="rId4"/><Relationship Target="theme/theme1.xml" Type="http://schemas.openxmlformats.org/officeDocument/2006/relationships/them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1. rujna 2020.</izvorni_sadrzaj>
    <derivirana_varijabla naziv="DomainObject.DatumDonosenjaOdluke_1">1. rujna 2020.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Reljanović</izvorni_sadrzaj>
    <derivirana_varijabla naziv="DomainObject.DonositeljOdluke.Prezime_1">Reljanović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851</izvorni_sadrzaj>
    <derivirana_varijabla naziv="DomainObject.Predmet.Broj_1">851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16. ožujka 2020.</izvorni_sadrzaj>
    <derivirana_varijabla naziv="DomainObject.Predmet.DatumIzradeOptuznogAkta_1">16. ožujka 2020.</derivirana_varijabla>
  </DomainObject.Predmet.DatumIzradeOptuznogAkta>
  <DomainObject.Predmet.DatumIzradeOptuznogAktaFormated>
    <izvorni_sadrzaj>16.3.2020.</izvorni_sadrzaj>
    <derivirana_varijabla naziv="DomainObject.Predmet.DatumIzradeOptuznogAktaFormated_1">16.3.2020.</derivirana_varijabla>
  </DomainObject.Predmet.DatumIzradeOptuznogAktaFormated>
  <DomainObject.Predmet.DatumOsnivanja>
    <izvorni_sadrzaj>17. ožujka 2020.</izvorni_sadrzaj>
    <derivirana_varijabla naziv="DomainObject.Predmet.DatumOsnivanja_1">17. ožujka 2020.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16. ožujka 2020.</izvorni_sadrzaj>
    <derivirana_varijabla naziv="DomainObject.Predmet.DatumPrimitkaOptuznogAkta_1">16. ožujka 2020.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St-851/2020</izvorni_sadrzaj>
    <derivirana_varijabla naziv="DomainObject.Predmet.OznakaBroj_1">St-851/2020</derivirana_varijabla>
  </DomainObject.Predmet.OznakaBroj>
  <DomainObject.Predmet.OznakaBrojOptuznogAkta>
    <izvorni_sadrzaj>04-06-20-1445</izvorni_sadrzaj>
    <derivirana_varijabla naziv="DomainObject.Predmet.OznakaBrojOptuznogAkta_1">04-06-20-1445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SMJEŠTAJ MEDIBIOS d.o.o.</izvorni_sadrzaj>
    <derivirana_varijabla naziv="DomainObject.Predmet.ProtustrankaFormated_1">  SMJEŠTAJ MEDIBIOS d.o.o.</derivirana_varijabla>
  </DomainObject.Predmet.ProtustrankaFormated>
  <DomainObject.Predmet.ProtustrankaFormatedOIB>
    <izvorni_sadrzaj>  SMJEŠTAJ MEDIBIOS d.o.o., OIB 02726416789</izvorni_sadrzaj>
    <derivirana_varijabla naziv="DomainObject.Predmet.ProtustrankaFormatedOIB_1">  SMJEŠTAJ MEDIBIOS d.o.o., OIB 02726416789</derivirana_varijabla>
  </DomainObject.Predmet.ProtustrankaFormatedOIB>
  <DomainObject.Predmet.ProtustrankaFormatedWithAdress>
    <izvorni_sadrzaj> SMJEŠTAJ MEDIBIOS d.o.o., Kolodvorska 12, 49240 Donja Stubica</izvorni_sadrzaj>
    <derivirana_varijabla naziv="DomainObject.Predmet.ProtustrankaFormatedWithAdress_1"> SMJEŠTAJ MEDIBIOS d.o.o., Kolodvorska 12, 49240 Donja Stubica</derivirana_varijabla>
  </DomainObject.Predmet.ProtustrankaFormatedWithAdress>
  <DomainObject.Predmet.ProtustrankaFormatedWithAdressOIB>
    <izvorni_sadrzaj> SMJEŠTAJ MEDIBIOS d.o.o., OIB 02726416789, Kolodvorska 12, 49240 Donja Stubica</izvorni_sadrzaj>
    <derivirana_varijabla naziv="DomainObject.Predmet.ProtustrankaFormatedWithAdressOIB_1"> SMJEŠTAJ MEDIBIOS d.o.o., OIB 02726416789, Kolodvorska 12, 49240 Donja Stubica</derivirana_varijabla>
  </DomainObject.Predmet.ProtustrankaFormatedWithAdressOIB>
  <DomainObject.Predmet.ProtustrankaWithAdress>
    <izvorni_sadrzaj>SMJEŠTAJ MEDIBIOS d.o.o. Kolodvorska 12, 49240 Donja Stubica</izvorni_sadrzaj>
    <derivirana_varijabla naziv="DomainObject.Predmet.ProtustrankaWithAdress_1">SMJEŠTAJ MEDIBIOS d.o.o. Kolodvorska 12, 49240 Donja Stubica</derivirana_varijabla>
  </DomainObject.Predmet.ProtustrankaWithAdress>
  <DomainObject.Predmet.ProtustrankaWithAdressOIB>
    <izvorni_sadrzaj>SMJEŠTAJ MEDIBIOS d.o.o., OIB 02726416789, Kolodvorska 12, 49240 Donja Stubica</izvorni_sadrzaj>
    <derivirana_varijabla naziv="DomainObject.Predmet.ProtustrankaWithAdressOIB_1">SMJEŠTAJ MEDIBIOS d.o.o., OIB 02726416789, Kolodvorska 12, 49240 Donja Stubica</derivirana_varijabla>
  </DomainObject.Predmet.ProtustrankaWithAdressOIB>
  <DomainObject.Predmet.ProtustrankaNazivFormated>
    <izvorni_sadrzaj>SMJEŠTAJ MEDIBIOS d.o.o.</izvorni_sadrzaj>
    <derivirana_varijabla naziv="DomainObject.Predmet.ProtustrankaNazivFormated_1">SMJEŠTAJ MEDIBIOS d.o.o.</derivirana_varijabla>
  </DomainObject.Predmet.ProtustrankaNazivFormated>
  <DomainObject.Predmet.ProtustrankaNazivFormatedOIB>
    <izvorni_sadrzaj>SMJEŠTAJ MEDIBIOS d.o.o., OIB 02726416789</izvorni_sadrzaj>
    <derivirana_varijabla naziv="DomainObject.Predmet.ProtustrankaNazivFormatedOIB_1">SMJEŠTAJ MEDIBIOS d.o.o., OIB 02726416789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93. - I. Reljanović</izvorni_sadrzaj>
    <derivirana_varijabla naziv="DomainObject.Predmet.Referada.Naziv_1">93. - I. Reljanović</derivirana_varijabla>
  </DomainObject.Predmet.Referada.Naziv>
  <DomainObject.Predmet.Referada.Oznaka>
    <izvorni_sadrzaj>93.</izvorni_sadrzaj>
    <derivirana_varijabla naziv="DomainObject.Predmet.Referada.Oznaka_1">93.</derivirana_varijabla>
  </DomainObject.Predmet.Referada.Oznaka>
  <DomainObject.Predmet.Referada.Prostorija.Naziv>
    <izvorni_sadrzaj>Soba UZ II 87</izvorni_sadrzaj>
    <derivirana_varijabla naziv="DomainObject.Predmet.Referada.Prostorija.Naziv_1">Soba UZ II 87</derivirana_varijabla>
  </DomainObject.Predmet.Referada.Prostorija.Naziv>
  <DomainObject.Predmet.Referada.Prostorija.Oznaka>
    <izvorni_sadrzaj>UZ II 87</izvorni_sadrzaj>
    <derivirana_varijabla naziv="DomainObject.Predmet.Referada.Prostorija.Oznaka_1">UZ II 87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Reljanović</izvorni_sadrzaj>
    <derivirana_varijabla naziv="DomainObject.Predmet.Referada.Sudac_1">Ivana Reljanović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</izvorni_sadrzaj>
    <derivirana_varijabla naziv="DomainObject.Predmet.TrenutnaLokacijaSpisa.Naziv_1">Izvanparnična pisarnica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Tihomir Vučić</izvorni_sadrzaj>
    <derivirana_varijabla naziv="DomainObject.Predmet.Zapisnicar_1">Tihomir Vučić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SMJEŠTAJ MEDIBIOS d.o.o.</item>
    </izvorni_sadrzaj>
    <derivirana_varijabla naziv="DomainObject.Predmet.ProtuStrankaListFormated_1">
      <item>SMJEŠTAJ MEDIBIOS d.o.o.</item>
    </derivirana_varijabla>
  </DomainObject.Predmet.ProtuStrankaListFormated>
  <DomainObject.Predmet.ProtuStrankaListFormatedOIB>
    <izvorni_sadrzaj>
      <item>SMJEŠTAJ MEDIBIOS d.o.o., OIB 02726416789</item>
    </izvorni_sadrzaj>
    <derivirana_varijabla naziv="DomainObject.Predmet.ProtuStrankaListFormatedOIB_1">
      <item>SMJEŠTAJ MEDIBIOS d.o.o., OIB 02726416789</item>
    </derivirana_varijabla>
  </DomainObject.Predmet.ProtuStrankaListFormatedOIB>
  <DomainObject.Predmet.ProtuStrankaListFormatedWithAdress>
    <izvorni_sadrzaj>
      <item>SMJEŠTAJ MEDIBIOS d.o.o., Kolodvorska 12, 49240 Donja Stubica</item>
    </izvorni_sadrzaj>
    <derivirana_varijabla naziv="DomainObject.Predmet.ProtuStrankaListFormatedWithAdress_1">
      <item>SMJEŠTAJ MEDIBIOS d.o.o., Kolodvorska 12, 49240 Donja Stubica</item>
    </derivirana_varijabla>
  </DomainObject.Predmet.ProtuStrankaListFormatedWithAdress>
  <DomainObject.Predmet.ProtuStrankaListFormatedWithAdressOIB>
    <izvorni_sadrzaj>
      <item>SMJEŠTAJ MEDIBIOS d.o.o., OIB 02726416789, Kolodvorska 12, 49240 Donja Stubica</item>
    </izvorni_sadrzaj>
    <derivirana_varijabla naziv="DomainObject.Predmet.ProtuStrankaListFormatedWithAdressOIB_1">
      <item>SMJEŠTAJ MEDIBIOS d.o.o., OIB 02726416789, Kolodvorska 12, 49240 Donja Stubica</item>
    </derivirana_varijabla>
  </DomainObject.Predmet.ProtuStrankaListFormatedWithAdressOIB>
  <DomainObject.Predmet.ProtuStrankaListNazivFormated>
    <izvorni_sadrzaj>
      <item>SMJEŠTAJ MEDIBIOS d.o.o.</item>
    </izvorni_sadrzaj>
    <derivirana_varijabla naziv="DomainObject.Predmet.ProtuStrankaListNazivFormated_1">
      <item>SMJEŠTAJ MEDIBIOS d.o.o.</item>
    </derivirana_varijabla>
  </DomainObject.Predmet.ProtuStrankaListNazivFormated>
  <DomainObject.Predmet.ProtuStrankaListNazivFormatedOIB>
    <izvorni_sadrzaj>
      <item>SMJEŠTAJ MEDIBIOS d.o.o., OIB 02726416789</item>
    </izvorni_sadrzaj>
    <derivirana_varijabla naziv="DomainObject.Predmet.ProtuStrankaListNazivFormatedOIB_1">
      <item>SMJEŠTAJ MEDIBIOS d.o.o., OIB 02726416789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1. rujna 2020.</izvorni_sadrzaj>
    <derivirana_varijabla naziv="DomainObject.Datum_1">1. rujna 2020.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SMJEŠTAJ MEDIBIOS d.o.o.</izvorni_sadrzaj>
    <derivirana_varijabla naziv="DomainObject.Predmet.ProtustrankaIDrugi_1">SMJEŠTAJ MEDIBIOS d.o.o.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SMJEŠTAJ MEDIBIOS d.o.o., OIB 02726416789, Kolodvorska 12, 49240 Donja Stubica</izvorni_sadrzaj>
    <derivirana_varijabla naziv="DomainObject.Predmet.ProtustrankaIDrugiAdressOIB_1">SMJEŠTAJ MEDIBIOS d.o.o., OIB 02726416789, Kolodvorska 12, 49240 Donja Stubica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SMJEŠTAJ MEDIBIOS d.o.o.</item>
      <item>Financijska agencija</item>
    </izvorni_sadrzaj>
    <derivirana_varijabla naziv="DomainObject.Predmet.SudioniciListNaziv_1">
      <item>SMJEŠTAJ MEDIBIOS d.o.o.</item>
      <item>Financijska agencija</item>
    </derivirana_varijabla>
  </DomainObject.Predmet.SudioniciListNaziv>
  <DomainObject.Predmet.SudioniciListAdressOIB>
    <izvorni_sadrzaj>
      <item>SMJEŠTAJ MEDIBIOS d.o.o., OIB 02726416789, Kolodvorska 12,49240 Donja Stubica</item>
      <item>Financijska agencija, OIB 85821130368, TRG SVIBANJSKIH ŽRTAVA 1995. 1,10000 Zagreb</item>
    </izvorni_sadrzaj>
    <derivirana_varijabla naziv="DomainObject.Predmet.SudioniciListAdressOIB_1">
      <item>SMJEŠTAJ MEDIBIOS d.o.o., OIB 02726416789, Kolodvorska 12,49240 Donja Stubica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02726416789</item>
      <item>, OIB 85821130368</item>
    </izvorni_sadrzaj>
    <derivirana_varijabla naziv="DomainObject.Predmet.SudioniciListNazivOIB_1">
      <item>, OIB 02726416789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17. ožujka 2020.</izvorni_sadrzaj>
    <derivirana_varijabla naziv="DomainObject.Predmet.DatumPocetkaProcesa_1">17. ožujka 2020.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Policijska uprava Dubrovačko-neretvanska</item>
      <item>Policijska uprava Istarska</item>
      <item>Policijska uprava Karlovačka</item>
      <item>Policijska uprava Osječko-baranjska</item>
      <item>Policijska uprava Primorsko-goranska</item>
      <item>Policijska uprava Sisačko-moslavačka</item>
      <item>Policijska uprava Splitsko-dalmatinska</item>
      <item>Policijska uprava Vukovarsko-srijemska</item>
      <item>Policijska uprava Zagrebačka</item>
      <item>Policijska uprava Šibensko-kninska</item>
      <item>Policijska uprava Bjelovarsko-bilogorska</item>
      <item>Policijska uprava Brodsko-posavska</item>
      <item>Policijska uprava Koprivničko-križevačka</item>
      <item>Policijska uprava Krapinsko-zagorska</item>
      <item>Policijska uprava Ličko-senjska</item>
      <item>Policijska uprava Međimurska</item>
      <item>Policijska uprava Požeško-slavonska</item>
      <item>Policijska uprava Varaždinska</item>
      <item>Policijska uprava Virovitičko-podravska</item>
      <item>Policijska uprava Zadarska</item>
      <item>Inspekcija za protuminsko djelovanje</item>
      <item>Inspekcija za privatnu zaštitu i detektive</item>
      <item>Inspekcija zaštite od požara,vatrogastva i Civilne zaštite</item>
      <item>Inspekcija proizvodnje i prometa eksplozivnih tvari i oružja</item>
      <item>Služba ratnih zločina</item>
      <item>Služba terorizma</item>
      <item>Služba općeg kriminaliteta MUP</item>
      <item>Služba organiziranog kriminaliteta MUP</item>
      <item>Služba kriminaliteta droga MUP</item>
      <item>Služba gospodarskog kriminaliteta i korupcije</item>
      <item>Služba za suzbijanje korupcije i organiziranog kriminaliteta-Zagreb</item>
      <item>Služba za suzbijanje korupcije i organiziranog kriminaliteta-Rijeka</item>
      <item>Služba za suzbijanje korupcije i organiziranog kriminaliteta-Split</item>
      <item>Služba za suzbijanje korupcije i organiziranog kriminaliteta-Osijek</item>
      <item>Odjel inspekcije Pazin</item>
      <item>Služba općeg kriminaliteta Pula</item>
      <item>Služba organiziranog kriminaliteta Pula</item>
      <item>Služba gospodarskog kriminaliteta i korupcije Pula</item>
      <item>Odjel inspekcije Dubrovnik</item>
      <item>Služba kriminalističke policije Dubrovnik</item>
      <item>Odjel inspekcije Čakovec</item>
      <item>Služba kriminalističke policije Čakovec</item>
      <item>Služba za inspekcijske poslove Zagreb</item>
      <item>Služba organiziranog kriminaliteta</item>
      <item>Služba općeg kriminaliteta</item>
      <item>Služba kriminaliteta droga Zagreb</item>
      <item>Služba gospodarskog kriminaliteta i korupcije Zagreb</item>
      <item>Odjel inspekcije Krapina</item>
      <item>Služba kriminalističke policije Krapina</item>
      <item>Odjel inspekcije Sisak</item>
      <item>Služba kriminalističke policije Sisak</item>
      <item>Odjel inspekcije Karlovac</item>
      <item>Služba kriminalističke policije Karlovac</item>
      <item>Služba inspekciojskih poslova Varaždin</item>
      <item>Služba kriminalističke policije Varaždin</item>
      <item>Odjel inspekcije Koprivnica</item>
      <item>Služba kriminalističke policije Bjelovar</item>
      <item>Odjel inspekcije Bjelovar</item>
      <item>Služba kriminalističke policije</item>
      <item>Služba inspekcijskih poslova Rijeka</item>
      <item>Služba općeg kriminaliteta Rijeka</item>
      <item>Služba organiziranog kriminaliteta Rijeka</item>
      <item>Služba kriminaliteta droga Rijeka</item>
      <item>Odjel inspekcije Gospić</item>
      <item>Služba kriminalističke policije  Gospić</item>
      <item>Odjel inspekcije Virovitica</item>
      <item>Služba kriminalističke policije Virovitica</item>
      <item>Odjel inspekcije Požega</item>
      <item>Služba kriminalističke policije Požega</item>
      <item>Odjel inspekcije Slavonski brod</item>
      <item>Služba kriminalističke policije Slavonski Brod</item>
      <item>Odjel inspekcije Zadar</item>
      <item>Služba kriminalističke policije Zadar</item>
      <item>Služba inspekcijskih poslova Osijek</item>
      <item>Služba općeg kriminaliteta Osijek</item>
      <item>Služba organiziranog kriminaliteta Osijek</item>
      <item>Služba gospodarskog kriminaliteta i korupcije Osijek</item>
      <item>Odjel inpekcije Šibenik</item>
      <item>Služba kriminalističke policije Šibenik</item>
      <item>Odjel inspekcije Vukovar</item>
      <item>Služba kriminalističke policije Vukovar</item>
      <item>Služba inspekcijskih poslova Split</item>
      <item>Služba općeg kriminaliteta Split</item>
      <item>Služba organiziranog kriminaliteta Split</item>
      <item>Služba kriminaliteta droga Split</item>
      <item>Služba gospodarskog kriminaliteta i korupcije Split</item>
      <item>Služba civilne zaštite Krapina</item>
      <item>Služba civilne zaštite Slavonski Brod</item>
      <item>Služba civilne zaštite Koprivnica</item>
      <item>Služba civilne zaštite Zadar</item>
      <item>Služba civilne zaštite Gospić</item>
      <item>Služba civilne zaštite Sisak</item>
      <item>Služba civilne zaštite Vukovar</item>
      <item>Služba civilne zaštite Šibenik</item>
      <item>Služba civilne zaštite Virovitica</item>
      <item>Služba civilne zaštite Čakovec</item>
      <item>Služba civilne zaštite Karlovac</item>
      <item>Služba civilne zaštite Požega</item>
      <item>Služba civilne zaštite Bjelovar</item>
      <item>Služba civilne zaštite Pazin</item>
      <item>Služba civilne zaštite Dubrovnik</item>
      <item>Sektor za inspekcijske poslove</item>
    </izvorni_sadrzaj>
    <derivirana_varijabla naziv="DomainObject.PolicijskeUpraveList_1">
      <item>Policijska uprava Dubrovačko-neretvanska</item>
      <item>Policijska uprava Istarska</item>
      <item>Policijska uprava Karlovačka</item>
      <item>Policijska uprava Osječko-baranjska</item>
      <item>Policijska uprava Primorsko-goranska</item>
      <item>Policijska uprava Sisačko-moslavačka</item>
      <item>Policijska uprava Splitsko-dalmatinska</item>
      <item>Policijska uprava Vukovarsko-srijemska</item>
      <item>Policijska uprava Zagrebačka</item>
      <item>Policijska uprava Šibensko-kninska</item>
      <item>Policijska uprava Bjelovarsko-bilogorska</item>
      <item>Policijska uprava Brodsko-posavska</item>
      <item>Policijska uprava Koprivničko-križevačka</item>
      <item>Policijska uprava Krapinsko-zagorska</item>
      <item>Policijska uprava Ličko-senjska</item>
      <item>Policijska uprava Međimurska</item>
      <item>Policijska uprava Požeško-slavonska</item>
      <item>Policijska uprava Varaždinska</item>
      <item>Policijska uprava Virovitičko-podravska</item>
      <item>Policijska uprava Zadarska</item>
      <item>Inspekcija za protuminsko djelovanje</item>
      <item>Inspekcija za privatnu zaštitu i detektive</item>
      <item>Inspekcija zaštite od požara,vatrogastva i Civilne zaštite</item>
      <item>Inspekcija proizvodnje i prometa eksplozivnih tvari i oružja</item>
      <item>Služba ratnih zločina</item>
      <item>Služba terorizma</item>
      <item>Služba općeg kriminaliteta MUP</item>
      <item>Služba organiziranog kriminaliteta MUP</item>
      <item>Služba kriminaliteta droga MUP</item>
      <item>Služba gospodarskog kriminaliteta i korupcije</item>
      <item>Služba za suzbijanje korupcije i organiziranog kriminaliteta-Zagreb</item>
      <item>Služba za suzbijanje korupcije i organiziranog kriminaliteta-Rijeka</item>
      <item>Služba za suzbijanje korupcije i organiziranog kriminaliteta-Split</item>
      <item>Služba za suzbijanje korupcije i organiziranog kriminaliteta-Osijek</item>
      <item>Odjel inspekcije Pazin</item>
      <item>Služba općeg kriminaliteta Pula</item>
      <item>Služba organiziranog kriminaliteta Pula</item>
      <item>Služba gospodarskog kriminaliteta i korupcije Pula</item>
      <item>Odjel inspekcije Dubrovnik</item>
      <item>Služba kriminalističke policije Dubrovnik</item>
      <item>Odjel inspekcije Čakovec</item>
      <item>Služba kriminalističke policije Čakovec</item>
      <item>Služba za inspekcijske poslove Zagreb</item>
      <item>Služba organiziranog kriminaliteta</item>
      <item>Služba općeg kriminaliteta</item>
      <item>Služba kriminaliteta droga Zagreb</item>
      <item>Služba gospodarskog kriminaliteta i korupcije Zagreb</item>
      <item>Odjel inspekcije Krapina</item>
      <item>Služba kriminalističke policije Krapina</item>
      <item>Odjel inspekcije Sisak</item>
      <item>Služba kriminalističke policije Sisak</item>
      <item>Odjel inspekcije Karlovac</item>
      <item>Služba kriminalističke policije Karlovac</item>
      <item>Služba inspekciojskih poslova Varaždin</item>
      <item>Služba kriminalističke policije Varaždin</item>
      <item>Odjel inspekcije Koprivnica</item>
      <item>Služba kriminalističke policije Bjelovar</item>
      <item>Odjel inspekcije Bjelovar</item>
      <item>Služba kriminalističke policije</item>
      <item>Služba inspekcijskih poslova Rijeka</item>
      <item>Služba općeg kriminaliteta Rijeka</item>
      <item>Služba organiziranog kriminaliteta Rijeka</item>
      <item>Služba kriminaliteta droga Rijeka</item>
      <item>Odjel inspekcije Gospić</item>
      <item>Služba kriminalističke policije  Gospić</item>
      <item>Odjel inspekcije Virovitica</item>
      <item>Služba kriminalističke policije Virovitica</item>
      <item>Odjel inspekcije Požega</item>
      <item>Služba kriminalističke policije Požega</item>
      <item>Odjel inspekcije Slavonski brod</item>
      <item>Služba kriminalističke policije Slavonski Brod</item>
      <item>Odjel inspekcije Zadar</item>
      <item>Služba kriminalističke policije Zadar</item>
      <item>Služba inspekcijskih poslova Osijek</item>
      <item>Služba općeg kriminaliteta Osijek</item>
      <item>Služba organiziranog kriminaliteta Osijek</item>
      <item>Služba gospodarskog kriminaliteta i korupcije Osijek</item>
      <item>Odjel inpekcije Šibenik</item>
      <item>Služba kriminalističke policije Šibenik</item>
      <item>Odjel inspekcije Vukovar</item>
      <item>Služba kriminalističke policije Vukovar</item>
      <item>Služba inspekcijskih poslova Split</item>
      <item>Služba općeg kriminaliteta Split</item>
      <item>Služba organiziranog kriminaliteta Split</item>
      <item>Služba kriminaliteta droga Split</item>
      <item>Služba gospodarskog kriminaliteta i korupcije Split</item>
      <item>Služba civilne zaštite Krapina</item>
      <item>Služba civilne zaštite Slavonski Brod</item>
      <item>Služba civilne zaštite Koprivnica</item>
      <item>Služba civilne zaštite Zadar</item>
      <item>Služba civilne zaštite Gospić</item>
      <item>Služba civilne zaštite Sisak</item>
      <item>Služba civilne zaštite Vukovar</item>
      <item>Služba civilne zaštite Šibenik</item>
      <item>Služba civilne zaštite Virovitica</item>
      <item>Služba civilne zaštite Čakovec</item>
      <item>Služba civilne zaštite Karlovac</item>
      <item>Služba civilne zaštite Požega</item>
      <item>Služba civilne zaštite Bjelovar</item>
      <item>Služba civilne zaštite Pazin</item>
      <item>Služba civilne zaštite Dubrovnik</item>
      <item>Sektor za inspekcijske poslove</item>
    </derivirana_varijabla>
  </DomainObject.PolicijskeUpraveList>
  <DomainObject.PolicijskePostajeList>
    <izvorni_sadrzaj>
      <item>Policijska postaja Đakovo</item>
      <item>Policijska postaja Belišće</item>
      <item>Policijska postaja Našice</item>
      <item>Postaja granične policije Dalj</item>
      <item>Postaja prometne policije Osijek</item>
      <item>Postaja granične policije Beli Manastir</item>
      <item>Policijska postaja Pula</item>
      <item>Policijska postaja Buje</item>
      <item>Policijska postaja Umag</item>
      <item>Policijska postaja Buzet</item>
      <item>Policijska postaja Labin</item>
      <item>Policijska postaja Pazin</item>
      <item>Policijska postaja Poreč</item>
      <item>Policijska postaja Rovinj</item>
      <item>Postaja prometne policije Pula</item>
      <item>Postaja pomorske policije Pula</item>
      <item>Postaja aerodromske policije Pula</item>
      <item>Policijska postaja Dubrovnik</item>
      <item>Policijska postaja Ston</item>
      <item>Policijska postaja Korčula</item>
      <item>Policijska postaja Lastovo</item>
      <item>Policijska postaja Metković</item>
      <item>Policijska postaja Ploče</item>
      <item>Postaja pomorske policije Dubrovnik</item>
      <item>Postaja prometne policije Dubrovnik</item>
      <item>Postaja aerodromske policije Čilipi</item>
      <item>Postaja granične policije Metković</item>
      <item>Policijska postaja Karlovac</item>
      <item>Policijska postaja Duga Resa</item>
      <item>Policijska postaja Ogulin</item>
      <item>Policijska postaja Ozalj</item>
      <item>Policijska postaja Slunj</item>
      <item>Policijska postaja Vojnić</item>
      <item>Postaja prometne policije Karlovac</item>
      <item>Policijska postaja Sisak</item>
      <item>Policijska postaja Sunja</item>
      <item>Policijska postaja Kutina</item>
      <item>Policijska postaja Novska</item>
      <item>Policijska postaja Petrinja</item>
      <item>Policijska postaja Glina</item>
      <item>Policijska postaja Dvor</item>
      <item>Policijska postaja Gvozd</item>
      <item>Postaja prometne policije Sisak</item>
      <item>Postaja prometne policije Kutina</item>
      <item>Policijska postaja Vodice</item>
      <item>Policijska postaja Drniš</item>
      <item>Policijska postaja Knin</item>
      <item>Postaja prometne policije Šibenik</item>
      <item>Postaja pomorske policije Šibenik</item>
      <item>Policijska postaja Vukovar</item>
      <item>Policijska postaja Otok</item>
      <item>Postaja prometne policije Vinkovci</item>
      <item>I. Policijska postaja Zadar</item>
      <item>II. Policijska postaja Zadar</item>
      <item>Postaja prometne policije Zadar</item>
      <item>Postaja pomorske policije Zadar</item>
      <item>Postaja aerodromske policije Zemunik</item>
      <item>Policijska postaja Biograd</item>
      <item>Policijska postaja Benkovac</item>
      <item>Policijska postaja Sesvete</item>
      <item>Policijska postaja Velika Gorica</item>
      <item>Policijska postaja Zaprešić</item>
      <item>Policijska postaja Dugo Selo</item>
      <item>Policijska postaja Jastrebarsko</item>
      <item>Policijska postaja Samobor</item>
      <item>Policijska postaja Sv. Ivan Zelina</item>
      <item>Policijska postaja Vrbovec</item>
      <item>Postaja granične policije Bregana</item>
      <item>Postaja granične policije Zagreb</item>
      <item>I. Policijska postaja Split</item>
      <item>II. Policijska postaja Split</item>
      <item>Policijska postaja Brač</item>
      <item>Policijska postaja Hvar</item>
      <item>Policijska postaja Kaštela</item>
      <item>Policijska postaja Makarska</item>
      <item>Policijska postaja Omiš</item>
      <item>Policijska postaja Sinj</item>
      <item>Policijska postaja Solin</item>
      <item>Policijska postaja Trogir</item>
      <item>Policijska postaja Vis</item>
      <item>Postaja prometne policije Split</item>
      <item>Postaja granične policije Trilj</item>
      <item>Postaja pomorske policije Split</item>
      <item>Postaja aerodromske policije Resnik</item>
      <item>I. Policijska postaja Rijeka</item>
      <item>II. Policijska postaja Rijeka</item>
      <item>III. Policijska postaja Rijeka</item>
      <item>Postaja prometne policije Rijeka</item>
      <item>Postaja pomorske policije Rijeka</item>
      <item>Policijska postaja Crikvenica</item>
      <item>Policijska postaja Čabar</item>
      <item>Policijska postaja Delnice</item>
      <item>Policijska postaja Krk</item>
      <item>Postaja aerodromske policije Rijeka</item>
      <item>Policijska postaja Cres (ispostava PP Mali Lošinj)</item>
      <item>Policijska postaja Rab</item>
      <item>Postaja granične policije Rupa</item>
      <item>Policijska postaja Opatija</item>
      <item>Policijska postaja Vrbovsko</item>
      <item>I. Policijska postaja Osijek</item>
      <item>II. Policijska postaja Osijek</item>
      <item>Policijska postaja Čepin</item>
      <item>Policijska postaja Beli Manastir</item>
      <item>Policijska postaja Donji Miholjac</item>
      <item>Policijska postaja Prelog</item>
      <item>IV. policijska postaja Rijeka</item>
      <item>Policijska postaja Senj</item>
      <item>Ispostava prometne policije Severin na Kupi</item>
      <item>Postaja granične policije Slano</item>
      <item>Policijska postaja Slatina</item>
      <item>Policijska postaja Slavonski Brod</item>
      <item>Postaja granične policije Slavonski Brod</item>
      <item>Postaja prometne policije Slavonski Brod</item>
      <item>Ispostava granične policije Slavonski Šamac</item>
      <item>Postaja granične policije Sošice</item>
      <item>III. policijska postaja Split</item>
      <item>VII. policijska postaja Stankovci</item>
      <item>Policijska postaja Šibenik s ispostavom Primošten</item>
      <item>Policijska postaja Štrigova</item>
      <item>Postaja granične policije Korenica</item>
      <item>Postaja granične policije Tovarnik</item>
      <item>VIII. policijska postaja Trnje</item>
      <item>Policijska postaja Varaždin</item>
      <item>Postaja granične policije Varaždin</item>
      <item>Postaja prometne policije Varaždin</item>
      <item>Policijska postaja Vinkovci s ispostavom Markušica</item>
      <item>Policijska postaja Virovitica</item>
      <item>Postaja prometne policije Virovitica</item>
      <item>IV. policijska postaja Voćin</item>
      <item>Postaja granične policije Vrgorac</item>
      <item>Postaja granične policije Vrpolje</item>
      <item>Ispostava prometne policije Vukovar</item>
      <item>Policijska postaja Zabok</item>
      <item>I. postaja prometne policije Zagreb</item>
      <item>II. postaja prometne policije Zagreb</item>
      <item>VI. policijska postaja Novi Zagreb</item>
      <item>Policijska postaja Zlatar-Bistrica</item>
      <item>Postaja granične policije Županja</item>
      <item>I. policijska postaja Centar</item>
      <item>II. policijska postaja Črnomerec-Susedgrad</item>
      <item>IV. policijska postaja Maksimir-Peščenica</item>
      <item>Postaja aerodromske policije Pleso</item>
      <item>V. policijska postaja Medveščak</item>
      <item>VII. policijska postaja Trešnjevka</item>
      <item>Policijska postaja Bjelovar</item>
      <item>Postaja prometne policije Bjelovar</item>
      <item>Postaja granične policije Brod na Kupi</item>
      <item>III. policijska postaja Cavtat</item>
      <item>Policijska postaja Čakovec</item>
      <item>Postaja prometne policije Čakovec</item>
      <item>Policijska postaja Čazma</item>
      <item>Policijska postaja Daruvar</item>
      <item>Policijska postaja Donja Stubica</item>
      <item>Postaja granične policije Donji Lapac</item>
      <item>Postaja granične policije Donji Srb</item>
      <item>Postaja granične policije Vrbanja</item>
      <item>III. policijska postaja Dubrava</item>
      <item>Policijska postaja Đurđevac</item>
      <item>Policijska postaja Garešnica</item>
      <item>Policijska postaja Gospić</item>
      <item>Postaja prometne policije Gospić</item>
      <item>Postaja granične policije Gračac</item>
      <item>Policijska postaja Grubišno Polje</item>
      <item>Postaja granične policije Gruda</item>
      <item>Postaja granične policije Hrvatska Kostajnica</item>
      <item>Postaja granične policije Ilok</item>
      <item>Postaja granične policije Imotski</item>
      <item>Policijska postaja Ivanec</item>
      <item>Policijska postaja Ivanić-Grad</item>
      <item>Policijska postaja Karlobag</item>
      <item>Policijska postaja Klanjec</item>
      <item>Policijska postaja Koprivnica</item>
      <item>Postaja granične policije Koprivnica</item>
      <item>Postaja prometne policije Koprivnica</item>
      <item>Policijska postaja Krapina</item>
      <item>Postaja prometne policije Krapina</item>
      <item>Policijska ispostava Krapinske toplice</item>
      <item>Policijska postaja Križevci</item>
      <item>Policijska postaja Ludbreg</item>
      <item>Policijska postaja Mali Lošinj s ispostavom Cres</item>
      <item>Policijska ispostava Marija Bistrica</item>
      <item>Policijska postaja Mursko Središće</item>
      <item>Policijska postaja Nova Gradiška</item>
      <item>Policijska postaja Novalja</item>
      <item>Policijska postaja Novi Marof</item>
      <item>Policijska postaja Obrovac</item>
      <item>Policijska postaja Okučani</item>
      <item>Ispostava prometne policije Opuzen</item>
      <item>Policijska postaja Orahovica</item>
      <item>Policijska postaja Otočac</item>
      <item>Policijska postaja Pag</item>
      <item>Policijska postaja Pakrac</item>
      <item>Policijska postaja Pitomača</item>
      <item>Policijska postaja Pleternica</item>
      <item>Policijska postaja Požega</item>
      <item>Postaja prometne policije Požega</item>
      <item>Policijska postaja Pregrada</item>
      <item>Postaja granične policije Macelj</item>
      <item>Postaja granične policije Cetingrad</item>
      <item>Postaja granične policije Terezino Polje</item>
      <item>Postaja granične policije Stara Gradiška</item>
      <item>Postaja granične policije Erdut</item>
      <item>Postaja granične policije Goričan</item>
      <item>Mobilna jedinica prometne policije</item>
      <item>Postaja pomorske i aerodromske policije Zadar</item>
      <item>Postaja pomorske i aerodromske policije Rijeka</item>
      <item>Postaja pomorske i aerodromske policije Pula</item>
    </izvorni_sadrzaj>
    <derivirana_varijabla naziv="DomainObject.PolicijskePostajeList_1">
      <item>Policijska postaja Đakovo</item>
      <item>Policijska postaja Belišće</item>
      <item>Policijska postaja Našice</item>
      <item>Postaja granične policije Dalj</item>
      <item>Postaja prometne policije Osijek</item>
      <item>Postaja granične policije Beli Manastir</item>
      <item>Policijska postaja Pula</item>
      <item>Policijska postaja Buje</item>
      <item>Policijska postaja Umag</item>
      <item>Policijska postaja Buzet</item>
      <item>Policijska postaja Labin</item>
      <item>Policijska postaja Pazin</item>
      <item>Policijska postaja Poreč</item>
      <item>Policijska postaja Rovinj</item>
      <item>Postaja prometne policije Pula</item>
      <item>Postaja pomorske policije Pula</item>
      <item>Postaja aerodromske policije Pula</item>
      <item>Policijska postaja Dubrovnik</item>
      <item>Policijska postaja Ston</item>
      <item>Policijska postaja Korčula</item>
      <item>Policijska postaja Lastovo</item>
      <item>Policijska postaja Metković</item>
      <item>Policijska postaja Ploče</item>
      <item>Postaja pomorske policije Dubrovnik</item>
      <item>Postaja prometne policije Dubrovnik</item>
      <item>Postaja aerodromske policije Čilipi</item>
      <item>Postaja granične policije Metković</item>
      <item>Policijska postaja Karlovac</item>
      <item>Policijska postaja Duga Resa</item>
      <item>Policijska postaja Ogulin</item>
      <item>Policijska postaja Ozalj</item>
      <item>Policijska postaja Slunj</item>
      <item>Policijska postaja Vojnić</item>
      <item>Postaja prometne policije Karlovac</item>
      <item>Policijska postaja Sisak</item>
      <item>Policijska postaja Sunja</item>
      <item>Policijska postaja Kutina</item>
      <item>Policijska postaja Novska</item>
      <item>Policijska postaja Petrinja</item>
      <item>Policijska postaja Glina</item>
      <item>Policijska postaja Dvor</item>
      <item>Policijska postaja Gvozd</item>
      <item>Postaja prometne policije Sisak</item>
      <item>Postaja prometne policije Kutina</item>
      <item>Policijska postaja Vodice</item>
      <item>Policijska postaja Drniš</item>
      <item>Policijska postaja Knin</item>
      <item>Postaja prometne policije Šibenik</item>
      <item>Postaja pomorske policije Šibenik</item>
      <item>Policijska postaja Vukovar</item>
      <item>Policijska postaja Otok</item>
      <item>Postaja prometne policije Vinkovci</item>
      <item>I. Policijska postaja Zadar</item>
      <item>II. Policijska postaja Zadar</item>
      <item>Postaja prometne policije Zadar</item>
      <item>Postaja pomorske policije Zadar</item>
      <item>Postaja aerodromske policije Zemunik</item>
      <item>Policijska postaja Biograd</item>
      <item>Policijska postaja Benkovac</item>
      <item>Policijska postaja Sesvete</item>
      <item>Policijska postaja Velika Gorica</item>
      <item>Policijska postaja Zaprešić</item>
      <item>Policijska postaja Dugo Selo</item>
      <item>Policijska postaja Jastrebarsko</item>
      <item>Policijska postaja Samobor</item>
      <item>Policijska postaja Sv. Ivan Zelina</item>
      <item>Policijska postaja Vrbovec</item>
      <item>Postaja granične policije Bregana</item>
      <item>Postaja granične policije Zagreb</item>
      <item>I. Policijska postaja Split</item>
      <item>II. Policijska postaja Split</item>
      <item>Policijska postaja Brač</item>
      <item>Policijska postaja Hvar</item>
      <item>Policijska postaja Kaštela</item>
      <item>Policijska postaja Makarska</item>
      <item>Policijska postaja Omiš</item>
      <item>Policijska postaja Sinj</item>
      <item>Policijska postaja Solin</item>
      <item>Policijska postaja Trogir</item>
      <item>Policijska postaja Vis</item>
      <item>Postaja prometne policije Split</item>
      <item>Postaja granične policije Trilj</item>
      <item>Postaja pomorske policije Split</item>
      <item>Postaja aerodromske policije Resnik</item>
      <item>I. Policijska postaja Rijeka</item>
      <item>II. Policijska postaja Rijeka</item>
      <item>III. Policijska postaja Rijeka</item>
      <item>Postaja prometne policije Rijeka</item>
      <item>Postaja pomorske policije Rijeka</item>
      <item>Policijska postaja Crikvenica</item>
      <item>Policijska postaja Čabar</item>
      <item>Policijska postaja Delnice</item>
      <item>Policijska postaja Krk</item>
      <item>Postaja aerodromske policije Rijeka</item>
      <item>Policijska postaja Cres (ispostava PP Mali Lošinj)</item>
      <item>Policijska postaja Rab</item>
      <item>Postaja granične policije Rupa</item>
      <item>Policijska postaja Opatija</item>
      <item>Policijska postaja Vrbovsko</item>
      <item>I. Policijska postaja Osijek</item>
      <item>II. Policijska postaja Osijek</item>
      <item>Policijska postaja Čepin</item>
      <item>Policijska postaja Beli Manastir</item>
      <item>Policijska postaja Donji Miholjac</item>
      <item>Policijska postaja Prelog</item>
      <item>IV. policijska postaja Rijeka</item>
      <item>Policijska postaja Senj</item>
      <item>Ispostava prometne policije Severin na Kupi</item>
      <item>Postaja granične policije Slano</item>
      <item>Policijska postaja Slatina</item>
      <item>Policijska postaja Slavonski Brod</item>
      <item>Postaja granične policije Slavonski Brod</item>
      <item>Postaja prometne policije Slavonski Brod</item>
      <item>Ispostava granične policije Slavonski Šamac</item>
      <item>Postaja granične policije Sošice</item>
      <item>III. policijska postaja Split</item>
      <item>VII. policijska postaja Stankovci</item>
      <item>Policijska postaja Šibenik s ispostavom Primošten</item>
      <item>Policijska postaja Štrigova</item>
      <item>Postaja granične policije Korenica</item>
      <item>Postaja granične policije Tovarnik</item>
      <item>VIII. policijska postaja Trnje</item>
      <item>Policijska postaja Varaždin</item>
      <item>Postaja granične policije Varaždin</item>
      <item>Postaja prometne policije Varaždin</item>
      <item>Policijska postaja Vinkovci s ispostavom Markušica</item>
      <item>Policijska postaja Virovitica</item>
      <item>Postaja prometne policije Virovitica</item>
      <item>IV. policijska postaja Voćin</item>
      <item>Postaja granične policije Vrgorac</item>
      <item>Postaja granične policije Vrpolje</item>
      <item>Ispostava prometne policije Vukovar</item>
      <item>Policijska postaja Zabok</item>
      <item>I. postaja prometne policije Zagreb</item>
      <item>II. postaja prometne policije Zagreb</item>
      <item>VI. policijska postaja Novi Zagreb</item>
      <item>Policijska postaja Zlatar-Bistrica</item>
      <item>Postaja granične policije Županja</item>
      <item>I. policijska postaja Centar</item>
      <item>II. policijska postaja Črnomerec-Susedgrad</item>
      <item>IV. policijska postaja Maksimir-Peščenica</item>
      <item>Postaja aerodromske policije Pleso</item>
      <item>V. policijska postaja Medveščak</item>
      <item>VII. policijska postaja Trešnjevka</item>
      <item>Policijska postaja Bjelovar</item>
      <item>Postaja prometne policije Bjelovar</item>
      <item>Postaja granične policije Brod na Kupi</item>
      <item>III. policijska postaja Cavtat</item>
      <item>Policijska postaja Čakovec</item>
      <item>Postaja prometne policije Čakovec</item>
      <item>Policijska postaja Čazma</item>
      <item>Policijska postaja Daruvar</item>
      <item>Policijska postaja Donja Stubica</item>
      <item>Postaja granične policije Donji Lapac</item>
      <item>Postaja granične policije Donji Srb</item>
      <item>Postaja granične policije Vrbanja</item>
      <item>III. policijska postaja Dubrava</item>
      <item>Policijska postaja Đurđevac</item>
      <item>Policijska postaja Garešnica</item>
      <item>Policijska postaja Gospić</item>
      <item>Postaja prometne policije Gospić</item>
      <item>Postaja granične policije Gračac</item>
      <item>Policijska postaja Grubišno Polje</item>
      <item>Postaja granične policije Gruda</item>
      <item>Postaja granične policije Hrvatska Kostajnica</item>
      <item>Postaja granične policije Ilok</item>
      <item>Postaja granične policije Imotski</item>
      <item>Policijska postaja Ivanec</item>
      <item>Policijska postaja Ivanić-Grad</item>
      <item>Policijska postaja Karlobag</item>
      <item>Policijska postaja Klanjec</item>
      <item>Policijska postaja Koprivnica</item>
      <item>Postaja granične policije Koprivnica</item>
      <item>Postaja prometne policije Koprivnica</item>
      <item>Policijska postaja Krapina</item>
      <item>Postaja prometne policije Krapina</item>
      <item>Policijska ispostava Krapinske toplice</item>
      <item>Policijska postaja Križevci</item>
      <item>Policijska postaja Ludbreg</item>
      <item>Policijska postaja Mali Lošinj s ispostavom Cres</item>
      <item>Policijska ispostava Marija Bistrica</item>
      <item>Policijska postaja Mursko Središće</item>
      <item>Policijska postaja Nova Gradiška</item>
      <item>Policijska postaja Novalja</item>
      <item>Policijska postaja Novi Marof</item>
      <item>Policijska postaja Obrovac</item>
      <item>Policijska postaja Okučani</item>
      <item>Ispostava prometne policije Opuzen</item>
      <item>Policijska postaja Orahovica</item>
      <item>Policijska postaja Otočac</item>
      <item>Policijska postaja Pag</item>
      <item>Policijska postaja Pakrac</item>
      <item>Policijska postaja Pitomača</item>
      <item>Policijska postaja Pleternica</item>
      <item>Policijska postaja Požega</item>
      <item>Postaja prometne policije Požega</item>
      <item>Policijska postaja Pregrada</item>
      <item>Postaja granične policije Macelj</item>
      <item>Postaja granične policije Cetingrad</item>
      <item>Postaja granične policije Terezino Polje</item>
      <item>Postaja granične policije Stara Gradiška</item>
      <item>Postaja granične policije Erdut</item>
      <item>Postaja granične policije Goričan</item>
      <item>Mobilna jedinica prometne policije</item>
      <item>Postaja pomorske i aerodromske policije Zadar</item>
      <item>Postaja pomorske i aerodromske policije Rijeka</item>
      <item>Postaja pomorske i aerodromske policije Pula</item>
    </derivirana_varijabla>
  </DomainObject.PolicijskePostajeList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135</properties:Words>
  <properties:Characters>799</properties:Characters>
  <properties:Lines>45</properties:Lines>
  <properties:Paragraphs>23</properties:Paragraphs>
  <properties:TotalTime>23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1261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2020-09-01T06:37:00Z</dcterms:created>
  <dc:creator>Katarina Milardović</dc:creator>
  <cp:lastModifiedBy>Koviljka Brkić</cp:lastModifiedBy>
  <cp:lastPrinted>2020-09-01T11:22:00Z</cp:lastPrinted>
  <dcterms:modified xmlns:xsi="http://www.w3.org/2001/XMLSchema-instance" xsi:type="dcterms:W3CDTF">2020-09-01T11:22:00Z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delegacija osijek  2020.docx)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